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43A" w:rsidRPr="00125E28" w:rsidRDefault="0042743A">
      <w:pPr>
        <w:spacing w:after="0" w:line="408" w:lineRule="auto"/>
        <w:ind w:left="120"/>
        <w:jc w:val="center"/>
        <w:rPr>
          <w:lang w:val="ru-RU"/>
        </w:rPr>
      </w:pPr>
      <w:bookmarkStart w:id="0" w:name="block_33851876"/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42743A" w:rsidRPr="00125E28" w:rsidRDefault="0042743A">
      <w:pPr>
        <w:spacing w:after="0" w:line="408" w:lineRule="auto"/>
        <w:ind w:left="120"/>
        <w:jc w:val="center"/>
        <w:rPr>
          <w:lang w:val="ru-RU"/>
        </w:rPr>
      </w:pPr>
      <w:bookmarkStart w:id="1" w:name="BM0e3a0897_ec1f_4dee_87d9_9c76575dec40"/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образования Приморского края</w:t>
      </w:r>
      <w:bookmarkEnd w:id="1"/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</w:p>
    <w:p w:rsidR="0042743A" w:rsidRPr="00125E28" w:rsidRDefault="0042743A">
      <w:pPr>
        <w:spacing w:after="0" w:line="408" w:lineRule="auto"/>
        <w:ind w:left="120"/>
        <w:jc w:val="center"/>
        <w:rPr>
          <w:lang w:val="ru-RU"/>
        </w:rPr>
      </w:pPr>
      <w:bookmarkStart w:id="2" w:name="a38a8544_b3eb_4fe2_a122_ab9f72a9629d"/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Администрация Михайловского муниципального района</w:t>
      </w:r>
      <w:bookmarkEnd w:id="2"/>
    </w:p>
    <w:p w:rsidR="0042743A" w:rsidRPr="00125E28" w:rsidRDefault="0042743A">
      <w:pPr>
        <w:spacing w:after="0" w:line="408" w:lineRule="auto"/>
        <w:ind w:left="120"/>
        <w:jc w:val="center"/>
        <w:rPr>
          <w:lang w:val="ru-RU"/>
        </w:rPr>
      </w:pPr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МБОУ СОШ с. Осиновка Михайловского муниципального района</w:t>
      </w:r>
    </w:p>
    <w:p w:rsidR="0042743A" w:rsidRPr="00125E28" w:rsidRDefault="0042743A">
      <w:pPr>
        <w:spacing w:after="0"/>
        <w:ind w:left="120"/>
        <w:rPr>
          <w:lang w:val="ru-RU"/>
        </w:rPr>
      </w:pPr>
    </w:p>
    <w:p w:rsidR="0042743A" w:rsidRPr="00125E28" w:rsidRDefault="0042743A">
      <w:pPr>
        <w:spacing w:after="0"/>
        <w:ind w:left="120"/>
        <w:rPr>
          <w:lang w:val="ru-RU"/>
        </w:rPr>
      </w:pPr>
    </w:p>
    <w:p w:rsidR="0042743A" w:rsidRPr="00125E28" w:rsidRDefault="0042743A">
      <w:pPr>
        <w:spacing w:after="0"/>
        <w:ind w:left="120"/>
        <w:rPr>
          <w:lang w:val="ru-RU"/>
        </w:rPr>
      </w:pPr>
    </w:p>
    <w:p w:rsidR="0042743A" w:rsidRPr="00125E28" w:rsidRDefault="0042743A">
      <w:pPr>
        <w:spacing w:after="0"/>
        <w:ind w:left="120"/>
        <w:rPr>
          <w:lang w:val="ru-RU"/>
        </w:rPr>
      </w:pPr>
    </w:p>
    <w:tbl>
      <w:tblPr>
        <w:tblW w:w="0" w:type="auto"/>
        <w:tblInd w:w="-106" w:type="dxa"/>
        <w:tblLook w:val="00A0"/>
      </w:tblPr>
      <w:tblGrid>
        <w:gridCol w:w="3114"/>
        <w:gridCol w:w="3115"/>
        <w:gridCol w:w="3115"/>
      </w:tblGrid>
      <w:tr w:rsidR="0042743A" w:rsidRPr="008E1232">
        <w:tc>
          <w:tcPr>
            <w:tcW w:w="3114" w:type="dxa"/>
          </w:tcPr>
          <w:p w:rsidR="0042743A" w:rsidRPr="00337630" w:rsidRDefault="0042743A" w:rsidP="000D4161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2743A" w:rsidRPr="00337630" w:rsidRDefault="0042743A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42743A" w:rsidRPr="00337630" w:rsidRDefault="0042743A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2743A" w:rsidRPr="00337630" w:rsidRDefault="0042743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42743A" w:rsidRDefault="0042743A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 9</w:t>
            </w:r>
          </w:p>
          <w:p w:rsidR="0042743A" w:rsidRPr="00337630" w:rsidRDefault="0042743A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18» июня</w:t>
            </w: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2024 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2743A" w:rsidRPr="00337630" w:rsidRDefault="0042743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2743A" w:rsidRPr="00337630" w:rsidRDefault="0042743A" w:rsidP="000D4161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2743A" w:rsidRPr="00337630" w:rsidRDefault="0042743A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42743A" w:rsidRPr="00337630" w:rsidRDefault="0042743A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2743A" w:rsidRPr="00337630" w:rsidRDefault="0042743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Шевкун Н.М.</w:t>
            </w:r>
          </w:p>
          <w:p w:rsidR="0042743A" w:rsidRDefault="0042743A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42743A" w:rsidRPr="00337630" w:rsidRDefault="0042743A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2024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2743A" w:rsidRPr="00337630" w:rsidRDefault="0042743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2743A" w:rsidRPr="00337630" w:rsidRDefault="0042743A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2743A" w:rsidRPr="00337630" w:rsidRDefault="0042743A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2743A" w:rsidRPr="00337630" w:rsidRDefault="0042743A" w:rsidP="000E6D86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2743A" w:rsidRPr="00337630" w:rsidRDefault="0042743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42743A" w:rsidRDefault="0042743A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44-Д</w:t>
            </w:r>
          </w:p>
          <w:p w:rsidR="0042743A" w:rsidRPr="00337630" w:rsidRDefault="0042743A" w:rsidP="00125E2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от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2024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2743A" w:rsidRPr="00337630" w:rsidRDefault="0042743A" w:rsidP="00125E2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2743A" w:rsidRPr="00125E28" w:rsidRDefault="0042743A">
      <w:pPr>
        <w:spacing w:after="0"/>
        <w:ind w:left="120"/>
        <w:rPr>
          <w:lang w:val="ru-RU"/>
        </w:rPr>
      </w:pPr>
    </w:p>
    <w:p w:rsidR="0042743A" w:rsidRPr="00125E28" w:rsidRDefault="0042743A">
      <w:pPr>
        <w:spacing w:after="0"/>
        <w:ind w:left="120"/>
        <w:rPr>
          <w:lang w:val="ru-RU"/>
        </w:rPr>
      </w:pPr>
    </w:p>
    <w:p w:rsidR="0042743A" w:rsidRPr="00125E28" w:rsidRDefault="0042743A">
      <w:pPr>
        <w:spacing w:after="0"/>
        <w:ind w:left="120"/>
        <w:rPr>
          <w:lang w:val="ru-RU"/>
        </w:rPr>
      </w:pPr>
    </w:p>
    <w:p w:rsidR="0042743A" w:rsidRPr="00125E28" w:rsidRDefault="0042743A">
      <w:pPr>
        <w:spacing w:after="0"/>
        <w:ind w:left="120"/>
        <w:rPr>
          <w:lang w:val="ru-RU"/>
        </w:rPr>
      </w:pPr>
    </w:p>
    <w:p w:rsidR="0042743A" w:rsidRPr="00125E28" w:rsidRDefault="0042743A">
      <w:pPr>
        <w:spacing w:after="0"/>
        <w:ind w:left="120"/>
        <w:rPr>
          <w:lang w:val="ru-RU"/>
        </w:rPr>
      </w:pPr>
    </w:p>
    <w:p w:rsidR="0042743A" w:rsidRPr="00125E28" w:rsidRDefault="0042743A">
      <w:pPr>
        <w:spacing w:after="0" w:line="408" w:lineRule="auto"/>
        <w:ind w:left="120"/>
        <w:jc w:val="center"/>
        <w:rPr>
          <w:lang w:val="ru-RU"/>
        </w:rPr>
      </w:pPr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РАБОЧАЯ ПРОГРАММА</w:t>
      </w:r>
    </w:p>
    <w:p w:rsidR="0042743A" w:rsidRPr="00125E28" w:rsidRDefault="0042743A">
      <w:pPr>
        <w:spacing w:after="0" w:line="408" w:lineRule="auto"/>
        <w:ind w:left="120"/>
        <w:jc w:val="center"/>
        <w:rPr>
          <w:lang w:val="ru-RU"/>
        </w:rPr>
      </w:pPr>
      <w:r w:rsidRPr="00125E28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125E2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4453167)</w:t>
      </w:r>
    </w:p>
    <w:p w:rsidR="0042743A" w:rsidRPr="00125E28" w:rsidRDefault="0042743A">
      <w:pPr>
        <w:spacing w:after="0"/>
        <w:ind w:left="120"/>
        <w:jc w:val="center"/>
        <w:rPr>
          <w:lang w:val="ru-RU"/>
        </w:rPr>
      </w:pPr>
    </w:p>
    <w:p w:rsidR="0042743A" w:rsidRPr="00125E28" w:rsidRDefault="0042743A">
      <w:pPr>
        <w:spacing w:after="0" w:line="408" w:lineRule="auto"/>
        <w:ind w:left="120"/>
        <w:jc w:val="center"/>
        <w:rPr>
          <w:lang w:val="ru-RU"/>
        </w:rPr>
      </w:pPr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учебного предмета «Вероятность и статистика. </w:t>
      </w:r>
    </w:p>
    <w:p w:rsidR="0042743A" w:rsidRPr="00125E28" w:rsidRDefault="0042743A">
      <w:pPr>
        <w:spacing w:after="0" w:line="408" w:lineRule="auto"/>
        <w:ind w:left="120"/>
        <w:jc w:val="center"/>
        <w:rPr>
          <w:lang w:val="ru-RU"/>
        </w:rPr>
      </w:pPr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Базовый уровень»</w:t>
      </w:r>
    </w:p>
    <w:p w:rsidR="0042743A" w:rsidRPr="00125E28" w:rsidRDefault="0042743A">
      <w:pPr>
        <w:spacing w:after="0" w:line="408" w:lineRule="auto"/>
        <w:ind w:left="120"/>
        <w:jc w:val="center"/>
        <w:rPr>
          <w:lang w:val="ru-RU"/>
        </w:rPr>
      </w:pPr>
      <w:r w:rsidRPr="00125E2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11 класс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</w:p>
    <w:p w:rsidR="0042743A" w:rsidRPr="00125E28" w:rsidRDefault="0042743A">
      <w:pPr>
        <w:spacing w:after="0"/>
        <w:ind w:left="120"/>
        <w:jc w:val="center"/>
        <w:rPr>
          <w:lang w:val="ru-RU"/>
        </w:rPr>
      </w:pPr>
    </w:p>
    <w:p w:rsidR="0042743A" w:rsidRPr="00125E28" w:rsidRDefault="0042743A">
      <w:pPr>
        <w:spacing w:after="0"/>
        <w:ind w:left="120"/>
        <w:jc w:val="center"/>
        <w:rPr>
          <w:lang w:val="ru-RU"/>
        </w:rPr>
      </w:pPr>
    </w:p>
    <w:p w:rsidR="0042743A" w:rsidRPr="00125E28" w:rsidRDefault="0042743A">
      <w:pPr>
        <w:spacing w:after="0"/>
        <w:ind w:left="120"/>
        <w:jc w:val="center"/>
        <w:rPr>
          <w:lang w:val="ru-RU"/>
        </w:rPr>
      </w:pPr>
    </w:p>
    <w:p w:rsidR="0042743A" w:rsidRPr="00125E28" w:rsidRDefault="0042743A">
      <w:pPr>
        <w:spacing w:after="0"/>
        <w:ind w:left="120"/>
        <w:jc w:val="center"/>
        <w:rPr>
          <w:lang w:val="ru-RU"/>
        </w:rPr>
      </w:pPr>
    </w:p>
    <w:p w:rsidR="0042743A" w:rsidRPr="00125E28" w:rsidRDefault="0042743A">
      <w:pPr>
        <w:spacing w:after="0"/>
        <w:ind w:left="120"/>
        <w:jc w:val="center"/>
        <w:rPr>
          <w:lang w:val="ru-RU"/>
        </w:rPr>
      </w:pPr>
    </w:p>
    <w:p w:rsidR="0042743A" w:rsidRPr="00125E28" w:rsidRDefault="0042743A">
      <w:pPr>
        <w:spacing w:after="0"/>
        <w:ind w:left="120"/>
        <w:jc w:val="center"/>
        <w:rPr>
          <w:lang w:val="ru-RU"/>
        </w:rPr>
      </w:pPr>
    </w:p>
    <w:p w:rsidR="0042743A" w:rsidRPr="00125E28" w:rsidRDefault="0042743A">
      <w:pPr>
        <w:spacing w:after="0"/>
        <w:ind w:left="120"/>
        <w:jc w:val="center"/>
        <w:rPr>
          <w:lang w:val="ru-RU"/>
        </w:rPr>
      </w:pPr>
      <w:bookmarkStart w:id="3" w:name="cb952a50_2e5e_4873_8488_e41a5f7fa479"/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с. Осиновка</w:t>
      </w:r>
      <w:bookmarkEnd w:id="3"/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bookmarkStart w:id="4" w:name="ca02f4d8_9bf2_4553_b579_5a8d08367a0f"/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2024-2025 уч. год</w:t>
      </w:r>
      <w:bookmarkEnd w:id="4"/>
    </w:p>
    <w:p w:rsidR="0042743A" w:rsidRPr="00125E28" w:rsidRDefault="0042743A">
      <w:pPr>
        <w:spacing w:after="0"/>
        <w:ind w:left="120"/>
        <w:rPr>
          <w:lang w:val="ru-RU"/>
        </w:rPr>
      </w:pPr>
    </w:p>
    <w:p w:rsidR="0042743A" w:rsidRPr="00125E28" w:rsidRDefault="0042743A">
      <w:pPr>
        <w:rPr>
          <w:lang w:val="ru-RU"/>
        </w:rPr>
        <w:sectPr w:rsidR="0042743A" w:rsidRPr="00125E28">
          <w:pgSz w:w="11906" w:h="16383"/>
          <w:pgMar w:top="1134" w:right="850" w:bottom="1134" w:left="1701" w:header="720" w:footer="720" w:gutter="0"/>
          <w:cols w:space="720"/>
        </w:sectPr>
      </w:pPr>
    </w:p>
    <w:p w:rsidR="0042743A" w:rsidRPr="002A20BB" w:rsidRDefault="0042743A" w:rsidP="00006AC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_33851877"/>
      <w:bookmarkEnd w:id="0"/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ПОЯСНИТЕЛЬНАЯ ЗАПИСКА</w:t>
      </w:r>
    </w:p>
    <w:p w:rsidR="0042743A" w:rsidRPr="002A20BB" w:rsidRDefault="0042743A" w:rsidP="00006AC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743A" w:rsidRPr="002A20BB" w:rsidRDefault="0042743A" w:rsidP="00006A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18726574"/>
      <w:bookmarkEnd w:id="6"/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42743A" w:rsidRPr="002A20BB" w:rsidRDefault="0042743A" w:rsidP="00006AC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743A" w:rsidRPr="002A20BB" w:rsidRDefault="0042743A" w:rsidP="00006AC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18726606"/>
      <w:bookmarkEnd w:id="7"/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ЦЕЛИ ИЗУЧЕНИЯ УЧЕБНОГО КУРСА</w:t>
      </w:r>
    </w:p>
    <w:p w:rsidR="0042743A" w:rsidRPr="002A20BB" w:rsidRDefault="0042743A" w:rsidP="00006AC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743A" w:rsidRPr="002A20BB" w:rsidRDefault="0042743A" w:rsidP="00006A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42743A" w:rsidRPr="002A20BB" w:rsidRDefault="0042743A" w:rsidP="00006A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42743A" w:rsidRPr="002A20BB" w:rsidRDefault="0042743A" w:rsidP="00006A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42743A" w:rsidRPr="002A20BB" w:rsidRDefault="0042743A" w:rsidP="00006A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42743A" w:rsidRPr="002A20BB" w:rsidRDefault="0042743A" w:rsidP="00006A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42743A" w:rsidRPr="002A20BB" w:rsidRDefault="0042743A" w:rsidP="00006A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42743A" w:rsidRPr="002A20BB" w:rsidRDefault="0042743A" w:rsidP="00006AC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743A" w:rsidRPr="002A20BB" w:rsidRDefault="0042743A" w:rsidP="00006AC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18726607"/>
      <w:bookmarkEnd w:id="8"/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МЕСТО КУРСА В УЧЕБНОМ ПЛАНЕ</w:t>
      </w:r>
    </w:p>
    <w:p w:rsidR="0042743A" w:rsidRPr="002A20BB" w:rsidRDefault="0042743A" w:rsidP="00006AC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743A" w:rsidRPr="002A20BB" w:rsidRDefault="0042743A" w:rsidP="00006AC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42743A" w:rsidRPr="002A20BB" w:rsidRDefault="0042743A">
      <w:pPr>
        <w:rPr>
          <w:rFonts w:ascii="Times New Roman" w:hAnsi="Times New Roman" w:cs="Times New Roman"/>
          <w:sz w:val="24"/>
          <w:szCs w:val="24"/>
          <w:lang w:val="ru-RU"/>
        </w:rPr>
        <w:sectPr w:rsidR="0042743A" w:rsidRPr="002A20BB" w:rsidSect="00006AC2">
          <w:pgSz w:w="11906" w:h="16383"/>
          <w:pgMar w:top="1134" w:right="1106" w:bottom="1134" w:left="1260" w:header="720" w:footer="720" w:gutter="0"/>
          <w:cols w:space="720"/>
        </w:sectPr>
      </w:pPr>
    </w:p>
    <w:p w:rsidR="0042743A" w:rsidRPr="002A20BB" w:rsidRDefault="0042743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18726611"/>
      <w:bookmarkStart w:id="10" w:name="block_33851882"/>
      <w:bookmarkEnd w:id="5"/>
      <w:bookmarkEnd w:id="9"/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СОДЕРЖАНИЕ УЧЕБНОГО КУРСА</w:t>
      </w:r>
    </w:p>
    <w:p w:rsidR="0042743A" w:rsidRPr="002A20BB" w:rsidRDefault="0042743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2743A" w:rsidRPr="002A20BB" w:rsidRDefault="0042743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18726613"/>
      <w:bookmarkEnd w:id="11"/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11 КЛАСС</w:t>
      </w:r>
    </w:p>
    <w:p w:rsidR="0042743A" w:rsidRPr="002A20BB" w:rsidRDefault="0042743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743A" w:rsidRPr="002A20BB" w:rsidRDefault="0042743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73394999"/>
      <w:bookmarkEnd w:id="12"/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42743A" w:rsidRPr="002A20BB" w:rsidRDefault="0042743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42743A" w:rsidRPr="002A20BB" w:rsidRDefault="0042743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42743A" w:rsidRPr="002A20BB" w:rsidRDefault="0042743A">
      <w:pPr>
        <w:rPr>
          <w:rFonts w:ascii="Times New Roman" w:hAnsi="Times New Roman" w:cs="Times New Roman"/>
          <w:sz w:val="24"/>
          <w:szCs w:val="24"/>
          <w:lang w:val="ru-RU"/>
        </w:rPr>
        <w:sectPr w:rsidR="0042743A" w:rsidRPr="002A20BB">
          <w:pgSz w:w="11906" w:h="16383"/>
          <w:pgMar w:top="1134" w:right="850" w:bottom="1134" w:left="1701" w:header="720" w:footer="720" w:gutter="0"/>
          <w:cols w:space="720"/>
        </w:sectPr>
      </w:pPr>
    </w:p>
    <w:p w:rsidR="0042743A" w:rsidRPr="002A20BB" w:rsidRDefault="004274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18726577"/>
      <w:bookmarkStart w:id="14" w:name="block_33851881"/>
      <w:bookmarkEnd w:id="10"/>
      <w:bookmarkEnd w:id="13"/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ПЛАНИРУЕМЫЕ РЕЗУЛЬТАТЫ </w:t>
      </w:r>
    </w:p>
    <w:p w:rsidR="0042743A" w:rsidRPr="002A20BB" w:rsidRDefault="004274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743A" w:rsidRPr="002A20BB" w:rsidRDefault="004274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18726578"/>
      <w:bookmarkEnd w:id="15"/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42743A" w:rsidRPr="002A20BB" w:rsidRDefault="004274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Гражданское воспитание: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Патриотическое воспитание:</w:t>
      </w:r>
    </w:p>
    <w:p w:rsidR="0042743A" w:rsidRPr="002A20BB" w:rsidRDefault="0042743A">
      <w:pPr>
        <w:shd w:val="clear" w:color="auto" w:fill="FFFFFF"/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Духовно-нравственного воспитания: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Эстетическое воспитание: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Физическое воспитание: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Трудовое воспитание: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Экологическое воспитание: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42743A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Ценности научного познания:</w:t>
      </w:r>
      <w:r w:rsidRPr="002A20BB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42743A" w:rsidRPr="002A20BB" w:rsidRDefault="004274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743A" w:rsidRPr="002A20BB" w:rsidRDefault="004274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18726579"/>
      <w:bookmarkEnd w:id="16"/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МЕТАПРЕДМЕТНЫЕ РЕЗУЛЬТАТЫ</w:t>
      </w:r>
    </w:p>
    <w:p w:rsidR="0042743A" w:rsidRPr="002A20BB" w:rsidRDefault="004274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2A20B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познавательными</w:t>
      </w:r>
      <w:r w:rsidRPr="002A20B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2A20B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Универсальные </w:t>
      </w:r>
      <w:r w:rsidRPr="002A20B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познавательные</w:t>
      </w:r>
      <w:r w:rsidRPr="002A20B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Базовые логические действия:</w:t>
      </w:r>
    </w:p>
    <w:p w:rsidR="0042743A" w:rsidRPr="002A20BB" w:rsidRDefault="0042743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42743A" w:rsidRPr="002A20BB" w:rsidRDefault="0042743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42743A" w:rsidRPr="002A20BB" w:rsidRDefault="0042743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42743A" w:rsidRPr="002A20BB" w:rsidRDefault="0042743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2743A" w:rsidRPr="002A20BB" w:rsidRDefault="0042743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42743A" w:rsidRPr="002A20BB" w:rsidRDefault="0042743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Базовые исследовательские действия:</w:t>
      </w:r>
    </w:p>
    <w:p w:rsidR="0042743A" w:rsidRPr="002A20BB" w:rsidRDefault="0042743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42743A" w:rsidRPr="002A20BB" w:rsidRDefault="0042743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42743A" w:rsidRPr="002A20BB" w:rsidRDefault="0042743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2743A" w:rsidRPr="002A20BB" w:rsidRDefault="0042743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 с информацией:</w:t>
      </w:r>
    </w:p>
    <w:p w:rsidR="0042743A" w:rsidRPr="002A20BB" w:rsidRDefault="0042743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42743A" w:rsidRPr="002A20BB" w:rsidRDefault="0042743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42743A" w:rsidRPr="002A20BB" w:rsidRDefault="0042743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42743A" w:rsidRPr="002A20BB" w:rsidRDefault="0042743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самостоятельно сформулированным критериям.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2A20B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Универсальные </w:t>
      </w:r>
      <w:r w:rsidRPr="002A20B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коммуникативные </w:t>
      </w:r>
      <w:r w:rsidRPr="002A20B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действия, обеспечивают сформированность социальных навыков обучающихся.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Общение:</w:t>
      </w:r>
    </w:p>
    <w:p w:rsidR="0042743A" w:rsidRPr="002A20BB" w:rsidRDefault="0042743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42743A" w:rsidRPr="002A20BB" w:rsidRDefault="0042743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42743A" w:rsidRPr="002A20BB" w:rsidRDefault="0042743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Сотрудничество:</w:t>
      </w:r>
    </w:p>
    <w:p w:rsidR="0042743A" w:rsidRPr="002A20BB" w:rsidRDefault="0042743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42743A" w:rsidRPr="002A20BB" w:rsidRDefault="0042743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2A20B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Универсальные </w:t>
      </w:r>
      <w:r w:rsidRPr="002A20B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регулятивные </w:t>
      </w:r>
      <w:r w:rsidRPr="002A20B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действия, обеспечивают формирование смысловых установок и жизненных навыков личности</w:t>
      </w: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Самоорганизация:</w:t>
      </w: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2743A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2743A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2743A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2743A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2743A" w:rsidRPr="002A20BB" w:rsidRDefault="004274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Самоконтроль:</w:t>
      </w:r>
    </w:p>
    <w:p w:rsidR="0042743A" w:rsidRPr="002A20BB" w:rsidRDefault="0042743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42743A" w:rsidRPr="002A20BB" w:rsidRDefault="0042743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42743A" w:rsidRPr="002A20BB" w:rsidRDefault="0042743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42743A" w:rsidRPr="002A20BB" w:rsidRDefault="004274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743A" w:rsidRPr="002A20BB" w:rsidRDefault="004274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18726608"/>
      <w:bookmarkEnd w:id="17"/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ПРЕДМЕТНЫЕ РЕЗУЛЬТАТЫ </w:t>
      </w:r>
    </w:p>
    <w:p w:rsidR="0042743A" w:rsidRPr="002A20BB" w:rsidRDefault="004274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743A" w:rsidRPr="00006AC2" w:rsidRDefault="0042743A" w:rsidP="00006A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8" w:name="_Toc118726609"/>
      <w:bookmarkEnd w:id="18"/>
      <w:r w:rsidRPr="00006AC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11 КЛАСС</w:t>
      </w:r>
    </w:p>
    <w:p w:rsidR="0042743A" w:rsidRPr="00006AC2" w:rsidRDefault="0042743A" w:rsidP="00006A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2743A" w:rsidRPr="00006AC2" w:rsidRDefault="0042743A" w:rsidP="00006A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06AC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42743A" w:rsidRPr="00006AC2" w:rsidRDefault="0042743A" w:rsidP="00006A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06A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42743A" w:rsidRPr="00006AC2" w:rsidRDefault="0042743A" w:rsidP="00006A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06AC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законе больших чисел.</w:t>
      </w:r>
    </w:p>
    <w:p w:rsidR="0042743A" w:rsidRPr="00006AC2" w:rsidRDefault="0042743A" w:rsidP="00006A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06AC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нормальном распределении.</w:t>
      </w:r>
    </w:p>
    <w:p w:rsidR="0042743A" w:rsidRPr="00125E28" w:rsidRDefault="0042743A">
      <w:pPr>
        <w:rPr>
          <w:lang w:val="ru-RU"/>
        </w:rPr>
        <w:sectPr w:rsidR="0042743A" w:rsidRPr="00125E28" w:rsidSect="00006AC2">
          <w:pgSz w:w="11906" w:h="16383"/>
          <w:pgMar w:top="1134" w:right="1106" w:bottom="1134" w:left="1440" w:header="720" w:footer="720" w:gutter="0"/>
          <w:cols w:space="720"/>
        </w:sectPr>
      </w:pPr>
    </w:p>
    <w:p w:rsidR="0042743A" w:rsidRDefault="0042743A">
      <w:pPr>
        <w:spacing w:after="0"/>
        <w:ind w:left="120"/>
      </w:pPr>
      <w:bookmarkStart w:id="19" w:name="block_33851878"/>
      <w:bookmarkEnd w:id="14"/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ТЕМАТИЧЕСКОЕ ПЛАНИРОВАНИЕ </w:t>
      </w:r>
    </w:p>
    <w:p w:rsidR="0042743A" w:rsidRDefault="0042743A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11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"/>
        <w:gridCol w:w="1024"/>
        <w:gridCol w:w="4687"/>
        <w:gridCol w:w="1598"/>
        <w:gridCol w:w="1841"/>
        <w:gridCol w:w="1910"/>
        <w:gridCol w:w="2757"/>
      </w:tblGrid>
      <w:tr w:rsidR="0042743A" w:rsidRPr="00337630">
        <w:trPr>
          <w:trHeight w:val="144"/>
          <w:tblCellSpacing w:w="20" w:type="nil"/>
        </w:trPr>
        <w:tc>
          <w:tcPr>
            <w:tcW w:w="48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</w:pPr>
            <w:r w:rsidRPr="003376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42743A" w:rsidRPr="00337630" w:rsidRDefault="0042743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</w:pPr>
            <w:r w:rsidRPr="003376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2743A" w:rsidRPr="00337630" w:rsidRDefault="004274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</w:pPr>
            <w:r w:rsidRPr="003376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</w:pPr>
            <w:r w:rsidRPr="003376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2743A" w:rsidRPr="00337630" w:rsidRDefault="0042743A">
            <w:pPr>
              <w:spacing w:after="0"/>
              <w:ind w:left="135"/>
            </w:pPr>
          </w:p>
        </w:tc>
      </w:tr>
      <w:tr w:rsidR="0042743A" w:rsidRPr="00337630">
        <w:trPr>
          <w:trHeight w:val="144"/>
          <w:tblCellSpacing w:w="20" w:type="nil"/>
        </w:trPr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43A" w:rsidRPr="00337630" w:rsidRDefault="004274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43A" w:rsidRPr="00337630" w:rsidRDefault="0042743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</w:pPr>
            <w:r w:rsidRPr="003376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42743A" w:rsidRPr="00337630" w:rsidRDefault="0042743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</w:pPr>
            <w:r w:rsidRPr="003376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2743A" w:rsidRPr="00337630" w:rsidRDefault="0042743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</w:pPr>
            <w:r w:rsidRPr="003376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2743A" w:rsidRPr="00337630" w:rsidRDefault="004274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743A" w:rsidRPr="00337630" w:rsidRDefault="0042743A"/>
        </w:tc>
      </w:tr>
      <w:tr w:rsidR="0042743A" w:rsidRPr="008E1232">
        <w:trPr>
          <w:gridBefore w:val="1"/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743A" w:rsidRPr="00125E28" w:rsidRDefault="0042743A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/5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fbc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2743A" w:rsidRPr="008E1232">
        <w:trPr>
          <w:gridBefore w:val="1"/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743A" w:rsidRPr="00125E28" w:rsidRDefault="0042743A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  <w:jc w:val="center"/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743A" w:rsidRPr="00125E28" w:rsidRDefault="0042743A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/5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fbc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2743A" w:rsidRPr="008E1232">
        <w:trPr>
          <w:gridBefore w:val="1"/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743A" w:rsidRPr="00125E28" w:rsidRDefault="0042743A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/5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fbc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2743A" w:rsidRPr="008E1232">
        <w:trPr>
          <w:gridBefore w:val="1"/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743A" w:rsidRPr="00125E28" w:rsidRDefault="0042743A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/5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fbc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2743A" w:rsidRPr="008E1232">
        <w:trPr>
          <w:gridBefore w:val="1"/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743A" w:rsidRPr="00125E28" w:rsidRDefault="0042743A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/5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fbc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2743A" w:rsidRPr="008E1232">
        <w:trPr>
          <w:gridBefore w:val="1"/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743A" w:rsidRPr="00125E28" w:rsidRDefault="0042743A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  <w:jc w:val="center"/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743A" w:rsidRPr="00125E28" w:rsidRDefault="0042743A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/5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fbc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2743A" w:rsidRPr="00337630">
        <w:trPr>
          <w:gridBefore w:val="1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43A" w:rsidRPr="00125E28" w:rsidRDefault="0042743A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  <w:jc w:val="center"/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743A" w:rsidRPr="00337630" w:rsidRDefault="0042743A"/>
        </w:tc>
      </w:tr>
    </w:tbl>
    <w:p w:rsidR="0042743A" w:rsidRDefault="0042743A">
      <w:pPr>
        <w:sectPr w:rsidR="0042743A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9"/>
    <w:p w:rsidR="0042743A" w:rsidRPr="00125E28" w:rsidRDefault="0042743A">
      <w:pPr>
        <w:rPr>
          <w:lang w:val="ru-RU"/>
        </w:rPr>
      </w:pPr>
    </w:p>
    <w:sectPr w:rsidR="0042743A" w:rsidRPr="00125E28" w:rsidSect="00E3252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B07A4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1A4981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C11C23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C91DA3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322A87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1404DFD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2520"/>
    <w:rsid w:val="00006AC2"/>
    <w:rsid w:val="000D4161"/>
    <w:rsid w:val="000E6D86"/>
    <w:rsid w:val="00125E28"/>
    <w:rsid w:val="002A20BB"/>
    <w:rsid w:val="002B6876"/>
    <w:rsid w:val="00337630"/>
    <w:rsid w:val="00344265"/>
    <w:rsid w:val="00361CAA"/>
    <w:rsid w:val="00407F0F"/>
    <w:rsid w:val="0042743A"/>
    <w:rsid w:val="004E6975"/>
    <w:rsid w:val="008610C7"/>
    <w:rsid w:val="0086502D"/>
    <w:rsid w:val="008944ED"/>
    <w:rsid w:val="008B3556"/>
    <w:rsid w:val="008E1232"/>
    <w:rsid w:val="00922666"/>
    <w:rsid w:val="00A0256A"/>
    <w:rsid w:val="00B82B3E"/>
    <w:rsid w:val="00C53FFE"/>
    <w:rsid w:val="00C87008"/>
    <w:rsid w:val="00E2220E"/>
    <w:rsid w:val="00E32520"/>
    <w:rsid w:val="00E9175A"/>
    <w:rsid w:val="00E97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0D8"/>
    <w:pPr>
      <w:spacing w:after="200" w:line="276" w:lineRule="auto"/>
    </w:pPr>
    <w:rPr>
      <w:rFonts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70D8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970D8"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970D8"/>
    <w:pPr>
      <w:keepNext/>
      <w:keepLines/>
      <w:spacing w:before="20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970D8"/>
    <w:pPr>
      <w:keepNext/>
      <w:keepLines/>
      <w:spacing w:before="20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70D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970D8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970D8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970D8"/>
    <w:rPr>
      <w:rFonts w:ascii="Cambria" w:hAnsi="Cambria" w:cs="Cambria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rsid w:val="00E970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970D8"/>
  </w:style>
  <w:style w:type="paragraph" w:styleId="NormalIndent">
    <w:name w:val="Normal Indent"/>
    <w:basedOn w:val="Normal"/>
    <w:uiPriority w:val="99"/>
    <w:rsid w:val="00E970D8"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rsid w:val="00E970D8"/>
    <w:pPr>
      <w:numPr>
        <w:ilvl w:val="1"/>
      </w:numPr>
      <w:ind w:left="86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970D8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E970D8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E970D8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sid w:val="00E970D8"/>
    <w:rPr>
      <w:i/>
      <w:iCs/>
    </w:rPr>
  </w:style>
  <w:style w:type="character" w:styleId="Hyperlink">
    <w:name w:val="Hyperlink"/>
    <w:basedOn w:val="DefaultParagraphFont"/>
    <w:uiPriority w:val="99"/>
    <w:rsid w:val="00E32520"/>
    <w:rPr>
      <w:color w:val="0000FF"/>
      <w:u w:val="single"/>
    </w:rPr>
  </w:style>
  <w:style w:type="table" w:styleId="TableGrid">
    <w:name w:val="Table Grid"/>
    <w:basedOn w:val="TableNormal"/>
    <w:uiPriority w:val="99"/>
    <w:rsid w:val="00E32520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E970D8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5fbc5dc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5fbc5dc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5fbc5dc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.edsoo.ru/5fbc5dc1" TargetMode="External"/><Relationship Id="rId10" Type="http://schemas.openxmlformats.org/officeDocument/2006/relationships/hyperlink" Target="https://m.edsoo.ru/5fbc5dc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5fbc5dc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9</Pages>
  <Words>2053</Words>
  <Characters>11705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ПРОСВЕЩЕНИЯ РОССИЙСКОЙ ФЕДЕРАЦИИ</dc:title>
  <dc:subject/>
  <dc:creator>Леново</dc:creator>
  <cp:keywords/>
  <dc:description/>
  <cp:lastModifiedBy>Леново</cp:lastModifiedBy>
  <cp:revision>3</cp:revision>
  <dcterms:created xsi:type="dcterms:W3CDTF">2024-09-15T13:42:00Z</dcterms:created>
  <dcterms:modified xsi:type="dcterms:W3CDTF">2024-09-15T13:45:00Z</dcterms:modified>
</cp:coreProperties>
</file>